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6"/>
        <w:gridCol w:w="9180"/>
      </w:tblGrid>
      <w:tr w:rsidR="00752B06" w14:paraId="516F9B34" w14:textId="77777777" w:rsidTr="00B16178">
        <w:trPr>
          <w:trHeight w:val="1102"/>
        </w:trPr>
        <w:tc>
          <w:tcPr>
            <w:tcW w:w="1586" w:type="dxa"/>
          </w:tcPr>
          <w:p w14:paraId="464BD67B" w14:textId="77777777"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 wp14:anchorId="2FAC3471" wp14:editId="7C6491C3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0" w:type="dxa"/>
            <w:vAlign w:val="center"/>
          </w:tcPr>
          <w:p w14:paraId="66701475" w14:textId="77777777"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14:paraId="74CDC7C2" w14:textId="77777777"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14:paraId="157555F7" w14:textId="77777777"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14:paraId="41A1F5C1" w14:textId="77777777"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önlisans,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14:paraId="7D5DBB1C" w14:textId="77777777" w:rsidR="009B0820" w:rsidRDefault="009B0820">
      <w:pPr>
        <w:rPr>
          <w:b/>
          <w:sz w:val="20"/>
        </w:rPr>
      </w:pPr>
    </w:p>
    <w:p w14:paraId="0FE024C0" w14:textId="77777777" w:rsidR="00752B06" w:rsidRPr="00570578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p w14:paraId="24EE8BBB" w14:textId="77777777" w:rsidR="00273C68" w:rsidRPr="009B0820" w:rsidRDefault="00273C68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8226"/>
      </w:tblGrid>
      <w:tr w:rsidR="00710C65" w14:paraId="4A0309C1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6E733E53" w14:textId="77777777"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14:paraId="562AFB99" w14:textId="76F3C58A" w:rsidR="00710C65" w:rsidRDefault="00874381">
            <w:r>
              <w:t>Rektörlük</w:t>
            </w:r>
          </w:p>
        </w:tc>
      </w:tr>
      <w:tr w:rsidR="004F71E9" w14:paraId="16AD401A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7199FD8A" w14:textId="77777777"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14:paraId="3BA07B76" w14:textId="7C41F243" w:rsidR="004F71E9" w:rsidRDefault="004F71E9">
            <w:r>
              <w:t xml:space="preserve"> </w:t>
            </w:r>
          </w:p>
        </w:tc>
      </w:tr>
    </w:tbl>
    <w:p w14:paraId="0F80DDF2" w14:textId="77777777"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14:paraId="0F64B92C" w14:textId="77777777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5DCF3EBD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72A6D0D8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04A6D5CC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14:paraId="1F533BB6" w14:textId="77777777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207A18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6F8AB88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CD95ED1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A174CAB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7AE526AA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4095333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34C9A6B7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14:paraId="370D967E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14:paraId="7297FF9A" w14:textId="77777777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68A16" w14:textId="1E8F3F2E" w:rsidR="00E415A5" w:rsidRPr="000770A6" w:rsidRDefault="00822FBB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C4714" w14:textId="57EC00EA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1576FE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FC958" w14:textId="1DF3CD20" w:rsidR="00E415A5" w:rsidRPr="000770A6" w:rsidRDefault="00822FBB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C1135" w14:textId="09D7105B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CE8BB" w14:textId="6D42F2DC" w:rsidR="00E415A5" w:rsidRPr="000770A6" w:rsidRDefault="000B6070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93CE7" w14:textId="4DF6DDDF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43C24435" w14:textId="7220CC6A" w:rsidR="00E415A5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  <w:r w:rsidR="009500D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</w:t>
            </w:r>
          </w:p>
          <w:p w14:paraId="0EBF7A60" w14:textId="0C25D672" w:rsidR="00A80DFE" w:rsidRPr="000770A6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Seçmeli</w:t>
            </w:r>
            <w:r w:rsidR="00822FB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X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67589" w14:textId="45A60B49" w:rsidR="00E415A5" w:rsidRPr="000770A6" w:rsidRDefault="009500D9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</w:p>
        </w:tc>
      </w:tr>
      <w:tr w:rsidR="00A80DFE" w:rsidRPr="000770A6" w14:paraId="45770429" w14:textId="77777777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35BA4B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8B91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2A6F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D11B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4EC46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23CC6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A725418" w14:textId="77777777"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10E03A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14:paraId="5E833150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1E772BD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272967F8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Tek Ders Sınavı</w: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A866E7B" w14:textId="77777777"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12497047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 Kayıt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665168E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F1F195C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 Türü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371C94BF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14:paraId="6D370A95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F5998E" w14:textId="0110C7ED" w:rsidR="00822FBB" w:rsidRDefault="00A80DFE" w:rsidP="00822FB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822FB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14:paraId="419DACCC" w14:textId="7BD2772E" w:rsidR="00A80DFE" w:rsidRPr="000770A6" w:rsidRDefault="00A80DFE" w:rsidP="00822FB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Hayır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FAED7E" w14:textId="7DFE2A91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</w:p>
          <w:p w14:paraId="2D75DD61" w14:textId="3984384A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08BD346" wp14:editId="7DAA9FD9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46990</wp:posOffset>
                      </wp:positionV>
                      <wp:extent cx="87630" cy="85725"/>
                      <wp:effectExtent l="0" t="0" r="1270" b="3175"/>
                      <wp:wrapNone/>
                      <wp:docPr id="20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809BA" id="Rectangle 202" o:spid="_x0000_s1026" style="position:absolute;margin-left:29.75pt;margin-top:3.7pt;width:6.9pt;height: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SdLcXu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. 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BAAD94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9EA28B" wp14:editId="15CE8019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8" name="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7181F" id="Rectangle 204" o:spid="_x0000_s1026" style="position:absolute;margin-left:24.55pt;margin-top:3.3pt;width:6.9pt;height: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</w:p>
          <w:p w14:paraId="1DA1CA5A" w14:textId="5606DE51"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. X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DCB263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9D09EFA" wp14:editId="736FAC77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6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81887" id="Rectangle 206" o:spid="_x0000_s1026" style="position:absolute;margin-left:24.55pt;margin-top:3.3pt;width:6.9pt;height: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47B47C0C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E3854A8" wp14:editId="72147B95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5" name="Rectang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F54BA" id="Rectangle 207" o:spid="_x0000_s1026" style="position:absolute;margin-left:24.15pt;margin-top:4.05pt;width:6.9pt;height:6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07AA67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6D5F912" wp14:editId="29C0D76C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4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AFF2BC" id="Rectangle 208" o:spid="_x0000_s1026" style="position:absolute;margin-left:24.55pt;margin-top:3.3pt;width:6.9pt;height: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2B212DA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6150055" wp14:editId="4EBA9C43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3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00DDF" id="Rectangle 209" o:spid="_x0000_s1026" style="position:absolute;margin-left:24.15pt;margin-top:4.05pt;width:6.9pt;height: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E11970" w14:textId="1A032BBE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Ders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X</w:t>
            </w:r>
          </w:p>
          <w:p w14:paraId="0099B941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3491C32" wp14:editId="56CBA439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0" t="0" r="1270" b="3175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939F7A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U2CjieIAAAAN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 Dersi</w:t>
            </w:r>
          </w:p>
          <w:p w14:paraId="2464A4BE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D67F480" wp14:editId="781BAB83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0" t="0" r="1270" b="3175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5A774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 Tezi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0D45B" w14:textId="6DEBB123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88FB8B3" wp14:editId="1CAD8B76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9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E30AF" id="Rectangle 213" o:spid="_x0000_s1026" style="position:absolute;margin-left:24.55pt;margin-top:3.3pt;width:6.9pt;height: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  <w:p w14:paraId="54AF896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8CBFEF0" wp14:editId="55002B8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8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8EEF8" id="Rectangle 214" o:spid="_x0000_s1026" style="position:absolute;margin-left:24.15pt;margin-top:4.05pt;width:6.9pt;height: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</w:tr>
    </w:tbl>
    <w:p w14:paraId="739DF1FC" w14:textId="77777777"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4"/>
        <w:gridCol w:w="9996"/>
        <w:gridCol w:w="256"/>
      </w:tblGrid>
      <w:tr w:rsidR="00752B06" w14:paraId="70A88BC8" w14:textId="77777777" w:rsidTr="00B5167A">
        <w:trPr>
          <w:trHeight w:val="301"/>
        </w:trPr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593421" w14:textId="77777777" w:rsidR="00752B06" w:rsidRPr="00F11020" w:rsidRDefault="00752B06">
            <w:pPr>
              <w:rPr>
                <w:lang w:val="fr-FR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3198E7" w14:textId="77777777" w:rsidR="00752B06" w:rsidRDefault="00BC64F5" w:rsidP="00BC64F5">
            <w:r>
              <w:rPr>
                <w:b/>
                <w:sz w:val="18"/>
                <w:szCs w:val="18"/>
              </w:rPr>
              <w:t xml:space="preserve">Dersin Adı: </w:t>
            </w:r>
            <w:r w:rsidRPr="00BC64F5">
              <w:rPr>
                <w:i/>
                <w:sz w:val="14"/>
              </w:rPr>
              <w:t>Ders hangi dilde açılacaksa o dilde yazılmalı</w:t>
            </w:r>
            <w:r>
              <w:t>. E</w:t>
            </w:r>
            <w:r>
              <w:rPr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39143" w14:textId="77777777" w:rsidR="00752B06" w:rsidRDefault="00752B06"/>
        </w:tc>
      </w:tr>
      <w:tr w:rsidR="00752B06" w14:paraId="786C989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076CB3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1B803" w14:textId="414837ED" w:rsidR="00752B06" w:rsidRDefault="00372147">
            <w:r>
              <w:t>BİNİCİLİK I</w:t>
            </w:r>
            <w:r w:rsidR="001576FE" w:rsidRPr="001576FE">
              <w:t xml:space="preserve">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D32A5" w14:textId="77777777" w:rsidR="00752B06" w:rsidRDefault="00752B06"/>
        </w:tc>
      </w:tr>
      <w:tr w:rsidR="00BC64F5" w14:paraId="1365239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27B378" w14:textId="77777777" w:rsidR="00BC64F5" w:rsidRDefault="00BC64F5"/>
        </w:tc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1D0D4A" w14:textId="77777777" w:rsidR="00BC64F5" w:rsidRDefault="00BC64F5">
            <w:r w:rsidRPr="00504AB0">
              <w:rPr>
                <w:b/>
                <w:sz w:val="18"/>
                <w:szCs w:val="18"/>
              </w:rPr>
              <w:t>Türkçe Ad</w:t>
            </w:r>
            <w:r>
              <w:t xml:space="preserve">  </w:t>
            </w:r>
            <w:r>
              <w:rPr>
                <w:i/>
                <w:sz w:val="14"/>
              </w:rPr>
              <w:t>en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38BC1" w14:textId="77777777" w:rsidR="00BC64F5" w:rsidRDefault="00BC64F5"/>
        </w:tc>
      </w:tr>
      <w:tr w:rsidR="00BC64F5" w14:paraId="598CD832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1406DC" w14:textId="77777777" w:rsidR="00BC64F5" w:rsidRDefault="00BC64F5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7DF6E" w14:textId="24BA93FC" w:rsidR="00BC64F5" w:rsidRDefault="00372147">
            <w:r>
              <w:t>BİNİCİLİK I</w:t>
            </w:r>
            <w:r w:rsidR="001576FE" w:rsidRPr="001576FE">
              <w:t xml:space="preserve">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35552" w14:textId="77777777" w:rsidR="00BC64F5" w:rsidRDefault="00BC64F5"/>
        </w:tc>
      </w:tr>
      <w:tr w:rsidR="00752B06" w14:paraId="1B5EFB54" w14:textId="77777777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4ED2DB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FBC31E" w14:textId="77777777" w:rsidR="00752B06" w:rsidRDefault="003C034C">
            <w:r w:rsidRPr="00504AB0">
              <w:rPr>
                <w:b/>
                <w:sz w:val="18"/>
                <w:szCs w:val="18"/>
              </w:rPr>
              <w:t>Kısaltılmış Türkçe Ad</w:t>
            </w:r>
            <w:r w:rsidR="00752B06">
              <w:t xml:space="preserve">  </w:t>
            </w:r>
            <w:r w:rsidR="00F11020">
              <w:rPr>
                <w:i/>
                <w:sz w:val="14"/>
              </w:rPr>
              <w:t>en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95280" w14:textId="77777777" w:rsidR="00752B06" w:rsidRDefault="00752B06"/>
        </w:tc>
      </w:tr>
      <w:tr w:rsidR="00752B06" w14:paraId="6E03D7F8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DC7EB0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4F01F" w14:textId="0AFED2AD" w:rsidR="00752B06" w:rsidRDefault="00372147">
            <w:r>
              <w:t>BİNİCİLİK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C81FE" w14:textId="77777777" w:rsidR="00752B06" w:rsidRDefault="00752B06"/>
        </w:tc>
      </w:tr>
      <w:tr w:rsidR="00752B06" w14:paraId="624A3C49" w14:textId="77777777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81381C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525D1F" w14:textId="77777777" w:rsidR="00752B06" w:rsidRDefault="003C034C">
            <w:r w:rsidRPr="00504AB0">
              <w:rPr>
                <w:b/>
                <w:sz w:val="18"/>
                <w:szCs w:val="18"/>
              </w:rPr>
              <w:t>Dersin İngilizce</w:t>
            </w:r>
            <w:r>
              <w:t xml:space="preserve"> Adı</w:t>
            </w:r>
            <w:r w:rsidR="00752B06">
              <w:t xml:space="preserve">  </w:t>
            </w:r>
            <w:r w:rsidR="00752B06">
              <w:rPr>
                <w:i/>
                <w:sz w:val="14"/>
              </w:rPr>
              <w:t>maximum 80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B24A9" w14:textId="77777777" w:rsidR="00752B06" w:rsidRDefault="00752B06"/>
        </w:tc>
      </w:tr>
      <w:tr w:rsidR="00752B06" w14:paraId="6F3B2E53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F7B501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7C433" w14:textId="6618CAAF" w:rsidR="00752B06" w:rsidRDefault="00372147">
            <w:r>
              <w:t>HORSE RİDİNG I</w:t>
            </w:r>
            <w:r w:rsidR="001576FE">
              <w:t xml:space="preserve">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EB463" w14:textId="77777777" w:rsidR="00752B06" w:rsidRDefault="00752B06"/>
        </w:tc>
      </w:tr>
      <w:tr w:rsidR="00752B06" w14:paraId="0143E699" w14:textId="77777777" w:rsidTr="00B5167A">
        <w:trPr>
          <w:trHeight w:val="278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6D29CD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E97CDC" w14:textId="77777777" w:rsidR="00752B06" w:rsidRDefault="003C034C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 w:rsidR="00752B06">
              <w:t xml:space="preserve"> </w:t>
            </w:r>
            <w:r w:rsidR="00752B06">
              <w:rPr>
                <w:i/>
                <w:sz w:val="14"/>
              </w:rPr>
              <w:t>maximum 20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7C02B" w14:textId="77777777" w:rsidR="00752B06" w:rsidRDefault="00752B06"/>
        </w:tc>
      </w:tr>
      <w:tr w:rsidR="00752B06" w14:paraId="07D976A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F23F2B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E2850" w14:textId="3075D410" w:rsidR="00752B06" w:rsidRDefault="00372147">
            <w:r>
              <w:t>RİDİNG I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D8CA6" w14:textId="77777777" w:rsidR="00752B06" w:rsidRDefault="00752B06"/>
        </w:tc>
      </w:tr>
      <w:tr w:rsidR="00752B06" w14:paraId="039F6EEE" w14:textId="77777777" w:rsidTr="00B5167A">
        <w:trPr>
          <w:trHeight w:val="125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AA916E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9A06D8" w14:textId="77777777" w:rsidR="00752B06" w:rsidRDefault="00752B06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57D2A" w14:textId="77777777" w:rsidR="00752B06" w:rsidRDefault="00752B06"/>
        </w:tc>
      </w:tr>
    </w:tbl>
    <w:p w14:paraId="166F5C8E" w14:textId="77777777"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8053"/>
      </w:tblGrid>
      <w:tr w:rsidR="00EB72EF" w14:paraId="2C3E2525" w14:textId="77777777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493E80FD" w14:textId="77777777"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14:paraId="7DE735BC" w14:textId="77777777"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669C" w14:textId="77777777" w:rsidR="00EB72EF" w:rsidRPr="00CA17AA" w:rsidRDefault="00EB72EF" w:rsidP="00CA17AA"/>
        </w:tc>
      </w:tr>
      <w:tr w:rsidR="00EB72EF" w14:paraId="2FAD207B" w14:textId="77777777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723D84D" w14:textId="77777777"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14:paraId="652DF656" w14:textId="77777777" w:rsidR="00EB72EF" w:rsidRDefault="00EB72EF">
            <w:r>
              <w:t>(varsa)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1E74" w14:textId="77777777" w:rsidR="00EB72EF" w:rsidRDefault="00EB72EF"/>
        </w:tc>
      </w:tr>
    </w:tbl>
    <w:p w14:paraId="1FC3EE72" w14:textId="77777777"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"/>
        <w:gridCol w:w="359"/>
        <w:gridCol w:w="1795"/>
        <w:gridCol w:w="360"/>
        <w:gridCol w:w="2334"/>
        <w:gridCol w:w="360"/>
        <w:gridCol w:w="2065"/>
        <w:gridCol w:w="360"/>
        <w:gridCol w:w="2604"/>
      </w:tblGrid>
      <w:tr w:rsidR="00752B06" w14:paraId="0B05B973" w14:textId="77777777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14:paraId="3A9F4423" w14:textId="77777777" w:rsidR="00752B06" w:rsidRDefault="00275035">
            <w:pPr>
              <w:jc w:val="center"/>
            </w:pPr>
            <w:r w:rsidRPr="0016044C">
              <w:rPr>
                <w:b/>
              </w:rPr>
              <w:t>Dersin 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14:paraId="5135843F" w14:textId="77777777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14:paraId="75A8363C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14:paraId="6BD6A8D7" w14:textId="77777777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1F46D2" w14:textId="77777777"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A947" w14:textId="77777777" w:rsidR="00752B06" w:rsidRDefault="00752B06">
            <w:pPr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6CB1B" w14:textId="77777777"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9B22" w14:textId="293D508B"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E3666" w14:textId="77777777"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D918" w14:textId="77777777" w:rsidR="00752B06" w:rsidRDefault="00752B06">
            <w:pPr>
              <w:jc w:val="center"/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A5918" w14:textId="77777777"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AC5B" w14:textId="3047AFF3" w:rsidR="00752B06" w:rsidRDefault="00822FBB">
            <w:pPr>
              <w:jc w:val="center"/>
            </w:pPr>
            <w:r>
              <w:t>X</w:t>
            </w: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791991" w14:textId="77777777"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14:paraId="29886093" w14:textId="77777777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14:paraId="25181FCA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14:paraId="6FEDB939" w14:textId="77777777"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3"/>
        <w:gridCol w:w="1257"/>
        <w:gridCol w:w="1170"/>
        <w:gridCol w:w="3859"/>
      </w:tblGrid>
      <w:tr w:rsidR="00CA31A1" w14:paraId="1201CBFD" w14:textId="77777777" w:rsidTr="007310C3">
        <w:trPr>
          <w:cantSplit/>
          <w:trHeight w:val="269"/>
        </w:trPr>
        <w:tc>
          <w:tcPr>
            <w:tcW w:w="6663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14:paraId="0DE7A709" w14:textId="77777777"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(birini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868" w:type="dxa"/>
            <w:tcBorders>
              <w:bottom w:val="nil"/>
            </w:tcBorders>
            <w:shd w:val="clear" w:color="auto" w:fill="auto"/>
            <w:vAlign w:val="center"/>
          </w:tcPr>
          <w:p w14:paraId="0AFFCA55" w14:textId="3DD105ED"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 </w:t>
            </w:r>
            <w:r w:rsidR="009500D9">
              <w:rPr>
                <w:sz w:val="28"/>
                <w:szCs w:val="28"/>
              </w:rPr>
              <w:t>X</w:t>
            </w:r>
            <w:r>
              <w:t xml:space="preserve">    Hayır</w:t>
            </w:r>
          </w:p>
        </w:tc>
      </w:tr>
      <w:tr w:rsidR="00504AB0" w14:paraId="6A6F3012" w14:textId="77777777" w:rsidTr="00BC64F5">
        <w:trPr>
          <w:cantSplit/>
          <w:trHeight w:val="542"/>
        </w:trPr>
        <w:tc>
          <w:tcPr>
            <w:tcW w:w="1170" w:type="dxa"/>
            <w:tcBorders>
              <w:right w:val="nil"/>
            </w:tcBorders>
            <w:shd w:val="pct15" w:color="000000" w:fill="FFFFFF"/>
            <w:vAlign w:val="center"/>
          </w:tcPr>
          <w:p w14:paraId="69FB69B9" w14:textId="77777777" w:rsidR="00504AB0" w:rsidRPr="00D439B4" w:rsidRDefault="006B7BA7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="00504AB0" w:rsidRPr="00D439B4">
              <w:rPr>
                <w:b/>
              </w:rPr>
              <w:t>nceki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BC9D" w14:textId="49D21081" w:rsidR="00504AB0" w:rsidRDefault="00504AB0" w:rsidP="00CF241C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14:paraId="2937CE25" w14:textId="77777777" w:rsidR="00504AB0" w:rsidRPr="00D439B4" w:rsidRDefault="00504AB0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CEC25B3" w14:textId="147AE5E4" w:rsidR="00504AB0" w:rsidRDefault="00504AB0" w:rsidP="00CF241C"/>
        </w:tc>
      </w:tr>
    </w:tbl>
    <w:p w14:paraId="46941FE5" w14:textId="77777777"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14:paraId="3B98699C" w14:textId="77777777"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3"/>
        <w:gridCol w:w="622"/>
        <w:gridCol w:w="418"/>
        <w:gridCol w:w="103"/>
        <w:gridCol w:w="623"/>
        <w:gridCol w:w="418"/>
        <w:gridCol w:w="1752"/>
        <w:gridCol w:w="1003"/>
        <w:gridCol w:w="234"/>
        <w:gridCol w:w="315"/>
        <w:gridCol w:w="418"/>
        <w:gridCol w:w="12"/>
        <w:gridCol w:w="1125"/>
        <w:gridCol w:w="418"/>
        <w:gridCol w:w="620"/>
        <w:gridCol w:w="572"/>
      </w:tblGrid>
      <w:tr w:rsidR="00130F7E" w14:paraId="7F7C719A" w14:textId="77777777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14:paraId="61186235" w14:textId="77777777"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14:paraId="4A1521CD" w14:textId="77777777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14:paraId="641F25CB" w14:textId="77777777"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9B889" w14:textId="77777777"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14:paraId="1C2926CE" w14:textId="77777777"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267CD" w14:textId="77777777" w:rsidR="00130F7E" w:rsidRDefault="00130F7E" w:rsidP="00CF241C"/>
        </w:tc>
      </w:tr>
      <w:tr w:rsidR="00273C68" w14:paraId="68E0593D" w14:textId="77777777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14:paraId="27BE98E8" w14:textId="77777777"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14:paraId="55FCB12E" w14:textId="77777777"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14B1" w14:textId="242CC4E8" w:rsidR="00130F7E" w:rsidRDefault="009500D9" w:rsidP="00CF241C">
            <w:pPr>
              <w:jc w:val="center"/>
            </w:pPr>
            <w:r>
              <w:t>2</w:t>
            </w:r>
            <w:r w:rsidR="00146EAB">
              <w:t>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4A21F" w14:textId="77777777" w:rsidR="00130F7E" w:rsidRDefault="00130F7E" w:rsidP="00CF241C">
            <w:pPr>
              <w:jc w:val="right"/>
            </w:pPr>
            <w:r>
              <w:t>/  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2E3E" w14:textId="3AD45625" w:rsidR="00130F7E" w:rsidRDefault="009500D9" w:rsidP="00CF241C">
            <w:pPr>
              <w:jc w:val="center"/>
            </w:pPr>
            <w:r>
              <w:t>2</w:t>
            </w:r>
            <w:r w:rsidR="00146EAB">
              <w:t>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86D619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20D031D5" w14:textId="77777777"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148D6C" w14:textId="77777777"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484B" w14:textId="7EF99424" w:rsidR="00130F7E" w:rsidRDefault="00146EAB" w:rsidP="00CF241C">
            <w:pPr>
              <w:jc w:val="center"/>
            </w:pPr>
            <w:r>
              <w:t>X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C39FE" w14:textId="77777777"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8975" w14:textId="47B52CF4" w:rsidR="00130F7E" w:rsidRDefault="00130F7E" w:rsidP="00CF241C">
            <w:pPr>
              <w:jc w:val="center"/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4B3296" w14:textId="77777777" w:rsidR="00130F7E" w:rsidRDefault="00D439B4" w:rsidP="00CF241C">
            <w:r>
              <w:t>BAHAR</w:t>
            </w:r>
          </w:p>
        </w:tc>
      </w:tr>
      <w:tr w:rsidR="00130F7E" w14:paraId="4A746F4E" w14:textId="77777777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14:paraId="01CC7492" w14:textId="77777777"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0BEBD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00C206E6" w14:textId="77777777"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4C72" w14:textId="77777777" w:rsidR="00130F7E" w:rsidRDefault="00130F7E" w:rsidP="00CF241C"/>
        </w:tc>
      </w:tr>
      <w:tr w:rsidR="00130F7E" w14:paraId="661C8DE4" w14:textId="77777777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14:paraId="6FDEEA06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14:paraId="55C4D2E0" w14:textId="31091164" w:rsidR="00130F7E" w:rsidRDefault="00822FBB" w:rsidP="00CF241C">
            <w:r>
              <w:t>2</w:t>
            </w:r>
            <w:r w:rsidR="009500D9">
              <w:t>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14:paraId="7ADACE63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Diğer Bölüm Ögrencileri için Kontenjan</w:t>
            </w:r>
          </w:p>
        </w:tc>
        <w:tc>
          <w:tcPr>
            <w:tcW w:w="992" w:type="dxa"/>
            <w:gridSpan w:val="4"/>
            <w:vAlign w:val="center"/>
          </w:tcPr>
          <w:p w14:paraId="372CA533" w14:textId="77777777" w:rsidR="00130F7E" w:rsidRDefault="00130F7E" w:rsidP="00CF241C"/>
        </w:tc>
        <w:tc>
          <w:tcPr>
            <w:tcW w:w="2212" w:type="dxa"/>
            <w:gridSpan w:val="3"/>
            <w:shd w:val="pct15" w:color="000000" w:fill="FFFFFF"/>
            <w:vAlign w:val="center"/>
          </w:tcPr>
          <w:p w14:paraId="46CA6B78" w14:textId="77777777"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14:paraId="5E89C18B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14:paraId="65D2E15D" w14:textId="77777777" w:rsidR="00130F7E" w:rsidRDefault="00130F7E" w:rsidP="00CF241C"/>
        </w:tc>
      </w:tr>
    </w:tbl>
    <w:p w14:paraId="707C4D40" w14:textId="77777777"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6BAC7FE4" w14:textId="77777777" w:rsidR="00E66988" w:rsidRDefault="00E66988"/>
    <w:p w14:paraId="53B3408B" w14:textId="77777777"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14:paraId="1EBFF1EF" w14:textId="77777777"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5ADA0726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44B124B5" w14:textId="77777777"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14:paraId="2FB34E35" w14:textId="77777777" w:rsidTr="007310C3">
        <w:trPr>
          <w:cantSplit/>
          <w:trHeight w:val="251"/>
        </w:trPr>
        <w:tc>
          <w:tcPr>
            <w:tcW w:w="10530" w:type="dxa"/>
          </w:tcPr>
          <w:p w14:paraId="79511D02" w14:textId="77777777" w:rsidR="00752B06" w:rsidRDefault="00752B06" w:rsidP="00EE17EF">
            <w:pPr>
              <w:jc w:val="both"/>
            </w:pPr>
          </w:p>
          <w:p w14:paraId="37D2DE9F" w14:textId="77777777" w:rsidR="00752B06" w:rsidRDefault="00EE17EF" w:rsidP="00312564">
            <w:pPr>
              <w:jc w:val="both"/>
            </w:pPr>
            <w:r>
              <w:t xml:space="preserve">          </w:t>
            </w:r>
          </w:p>
        </w:tc>
      </w:tr>
    </w:tbl>
    <w:p w14:paraId="0CCC15EF" w14:textId="77777777"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0B61F2DC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C721AAA" w14:textId="77777777"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14:paraId="10759F03" w14:textId="77777777"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Dersi nasıl organize edeceğinizi belirtiniz (teorik dersler, uygulamalar, labaratuvarlar vs)</w:t>
            </w:r>
          </w:p>
        </w:tc>
      </w:tr>
      <w:tr w:rsidR="00752B06" w14:paraId="75DC1146" w14:textId="77777777" w:rsidTr="007310C3">
        <w:trPr>
          <w:cantSplit/>
          <w:trHeight w:val="2532"/>
        </w:trPr>
        <w:tc>
          <w:tcPr>
            <w:tcW w:w="10530" w:type="dxa"/>
          </w:tcPr>
          <w:p w14:paraId="43242135" w14:textId="77777777" w:rsidR="00DA680F" w:rsidRDefault="00DA680F"/>
          <w:p w14:paraId="719E14B7" w14:textId="4E3F70FC" w:rsidR="00273C68" w:rsidRDefault="00372147">
            <w:r>
              <w:t xml:space="preserve">Teorik </w:t>
            </w:r>
            <w:r w:rsidR="009500D9">
              <w:t xml:space="preserve"> </w:t>
            </w:r>
            <w:r w:rsidR="001576FE">
              <w:t>dersliklerde</w:t>
            </w:r>
            <w:r w:rsidR="009500D9">
              <w:t xml:space="preserve"> olmak üzere organize edilecektir.</w:t>
            </w:r>
          </w:p>
          <w:p w14:paraId="588D9A6E" w14:textId="77777777" w:rsidR="00273C68" w:rsidRDefault="00273C68"/>
          <w:p w14:paraId="4B6A41CE" w14:textId="77777777" w:rsidR="00273C68" w:rsidRDefault="00273C68"/>
          <w:p w14:paraId="466B5F7E" w14:textId="77777777" w:rsidR="00273C68" w:rsidRDefault="00273C68"/>
          <w:p w14:paraId="203B2E94" w14:textId="77777777" w:rsidR="005074A6" w:rsidRDefault="005074A6"/>
          <w:p w14:paraId="1976BA63" w14:textId="77777777" w:rsidR="00273C68" w:rsidRDefault="00273C68"/>
          <w:p w14:paraId="7AD91A8A" w14:textId="77777777" w:rsidR="00273C68" w:rsidRDefault="00273C68"/>
        </w:tc>
      </w:tr>
    </w:tbl>
    <w:p w14:paraId="168F8F10" w14:textId="77777777"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70634009" w14:textId="77777777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14:paraId="1C700A31" w14:textId="77777777"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14:paraId="1143C82E" w14:textId="77777777"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 veriniz.</w:t>
            </w:r>
          </w:p>
        </w:tc>
      </w:tr>
      <w:tr w:rsidR="00752B06" w14:paraId="6C71CC9F" w14:textId="77777777" w:rsidTr="007310C3">
        <w:trPr>
          <w:cantSplit/>
          <w:trHeight w:val="2943"/>
        </w:trPr>
        <w:tc>
          <w:tcPr>
            <w:tcW w:w="10530" w:type="dxa"/>
          </w:tcPr>
          <w:p w14:paraId="2A9C835F" w14:textId="77777777" w:rsidR="00752B06" w:rsidRDefault="00752B06"/>
          <w:p w14:paraId="51688EC7" w14:textId="77777777" w:rsidR="00752B06" w:rsidRDefault="00752B06"/>
          <w:p w14:paraId="333A5C22" w14:textId="77777777" w:rsidR="005074A6" w:rsidRDefault="005074A6"/>
          <w:p w14:paraId="60ED5725" w14:textId="77777777" w:rsidR="005074A6" w:rsidRDefault="005074A6"/>
          <w:p w14:paraId="0C351BA2" w14:textId="77777777" w:rsidR="005074A6" w:rsidRDefault="005074A6"/>
        </w:tc>
      </w:tr>
    </w:tbl>
    <w:p w14:paraId="64C3E77F" w14:textId="77777777" w:rsidR="00A212C0" w:rsidRDefault="00A212C0"/>
    <w:p w14:paraId="4A94D72A" w14:textId="77777777" w:rsidR="00593201" w:rsidRDefault="00593201"/>
    <w:p w14:paraId="4B0F52E7" w14:textId="77777777" w:rsidR="00593201" w:rsidRDefault="00593201"/>
    <w:p w14:paraId="25EC504C" w14:textId="77777777" w:rsidR="00593201" w:rsidRDefault="00593201"/>
    <w:p w14:paraId="75D1280E" w14:textId="77777777" w:rsidR="00593201" w:rsidRDefault="00593201"/>
    <w:p w14:paraId="73FAA6FB" w14:textId="77777777" w:rsidR="00593201" w:rsidRDefault="00593201"/>
    <w:p w14:paraId="71E4DBCC" w14:textId="77777777" w:rsidR="00593201" w:rsidRDefault="00593201"/>
    <w:p w14:paraId="73D1219C" w14:textId="77777777" w:rsidR="00593201" w:rsidRDefault="00593201"/>
    <w:p w14:paraId="39034B4B" w14:textId="77777777" w:rsidR="00593201" w:rsidRDefault="00593201"/>
    <w:p w14:paraId="4E6C4C32" w14:textId="77777777" w:rsidR="00593201" w:rsidRDefault="00593201"/>
    <w:p w14:paraId="2BB3ECBD" w14:textId="77777777" w:rsidR="00593201" w:rsidRDefault="00593201"/>
    <w:p w14:paraId="308DC895" w14:textId="77777777" w:rsidR="00593201" w:rsidRDefault="00593201"/>
    <w:p w14:paraId="4A54BF44" w14:textId="77777777" w:rsidR="00593201" w:rsidRDefault="00593201"/>
    <w:p w14:paraId="303A63F4" w14:textId="77777777" w:rsidR="00593201" w:rsidRDefault="00593201"/>
    <w:p w14:paraId="4B194FB9" w14:textId="77777777"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308EFAF3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25143C02" w14:textId="77777777"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14:paraId="144EDD5D" w14:textId="77777777"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Bilgisayar gereksimi bulunup bulunmadığını,  özel yazılımlar gerekip gerekmediğini kısaca belirtiniz.</w:t>
            </w:r>
          </w:p>
        </w:tc>
      </w:tr>
      <w:tr w:rsidR="00752B06" w14:paraId="4F6D9A1F" w14:textId="77777777" w:rsidTr="007310C3">
        <w:trPr>
          <w:cantSplit/>
          <w:trHeight w:val="1091"/>
        </w:trPr>
        <w:tc>
          <w:tcPr>
            <w:tcW w:w="10530" w:type="dxa"/>
          </w:tcPr>
          <w:p w14:paraId="783DFEA9" w14:textId="77777777" w:rsidR="00752B06" w:rsidRDefault="00752B06"/>
          <w:p w14:paraId="7D5F970C" w14:textId="77777777" w:rsidR="00752B06" w:rsidRDefault="00752B06"/>
          <w:p w14:paraId="573298BA" w14:textId="5EFE85BE" w:rsidR="00752B06" w:rsidRDefault="009500D9">
            <w:r>
              <w:t>Bilgisayar ve projeksiyon cihazı gereksinimi bulunmaktadır.</w:t>
            </w:r>
          </w:p>
          <w:p w14:paraId="4B19EAAA" w14:textId="77777777" w:rsidR="00752B06" w:rsidRDefault="00752B06"/>
          <w:p w14:paraId="3C4C6675" w14:textId="77777777" w:rsidR="00752B06" w:rsidRDefault="00752B06"/>
          <w:p w14:paraId="5A036327" w14:textId="77777777" w:rsidR="00273C68" w:rsidRDefault="00273C68"/>
          <w:p w14:paraId="4EFFC867" w14:textId="77777777" w:rsidR="00273C68" w:rsidRDefault="00273C68"/>
          <w:p w14:paraId="45B7ED36" w14:textId="77777777" w:rsidR="00273C68" w:rsidRDefault="00273C68"/>
          <w:p w14:paraId="3C1409A2" w14:textId="77777777" w:rsidR="00273C68" w:rsidRDefault="00273C68"/>
          <w:p w14:paraId="67C25D99" w14:textId="77777777" w:rsidR="005074A6" w:rsidRDefault="005074A6"/>
          <w:p w14:paraId="268D96F1" w14:textId="77777777" w:rsidR="005074A6" w:rsidRDefault="005074A6"/>
          <w:p w14:paraId="20E465A8" w14:textId="77777777" w:rsidR="00273C68" w:rsidRDefault="00273C68"/>
          <w:p w14:paraId="751CAA28" w14:textId="77777777" w:rsidR="00273C68" w:rsidRDefault="00273C68"/>
          <w:p w14:paraId="67B8AF59" w14:textId="77777777" w:rsidR="00273C68" w:rsidRDefault="00273C68"/>
          <w:p w14:paraId="332BDC0C" w14:textId="77777777" w:rsidR="00273C68" w:rsidRDefault="00273C68"/>
          <w:p w14:paraId="34A595B9" w14:textId="77777777" w:rsidR="00273C68" w:rsidRDefault="00273C68"/>
        </w:tc>
      </w:tr>
    </w:tbl>
    <w:p w14:paraId="3ABE6EC7" w14:textId="77777777" w:rsidR="00B772A1" w:rsidRDefault="00273C68" w:rsidP="00B772A1">
      <w:r>
        <w:t xml:space="preserve"> </w:t>
      </w:r>
    </w:p>
    <w:p w14:paraId="36ACA821" w14:textId="77777777" w:rsidR="005074A6" w:rsidRDefault="005074A6" w:rsidP="00B772A1"/>
    <w:p w14:paraId="18BAB9AE" w14:textId="77777777" w:rsidR="005074A6" w:rsidRDefault="005074A6" w:rsidP="00B772A1"/>
    <w:p w14:paraId="4E720AD2" w14:textId="77777777"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B772A1" w14:paraId="5003A7FA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816067D" w14:textId="77777777"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14:paraId="12433BA3" w14:textId="77777777" w:rsidTr="007310C3">
        <w:trPr>
          <w:cantSplit/>
          <w:trHeight w:val="2802"/>
        </w:trPr>
        <w:tc>
          <w:tcPr>
            <w:tcW w:w="10530" w:type="dxa"/>
          </w:tcPr>
          <w:p w14:paraId="374FEEFF" w14:textId="77777777" w:rsidR="007F58CB" w:rsidRDefault="007F58CB" w:rsidP="00275035"/>
          <w:p w14:paraId="109089ED" w14:textId="77777777" w:rsidR="007F58CB" w:rsidRPr="007F58CB" w:rsidRDefault="007F58CB" w:rsidP="007F58CB"/>
          <w:p w14:paraId="1408020C" w14:textId="77777777" w:rsidR="007F58CB" w:rsidRPr="007F58CB" w:rsidRDefault="007F58CB" w:rsidP="00357811">
            <w:pPr>
              <w:tabs>
                <w:tab w:val="left" w:pos="975"/>
              </w:tabs>
            </w:pPr>
          </w:p>
        </w:tc>
      </w:tr>
    </w:tbl>
    <w:p w14:paraId="38539550" w14:textId="77777777"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3470"/>
        <w:gridCol w:w="1442"/>
        <w:gridCol w:w="1334"/>
        <w:gridCol w:w="1420"/>
      </w:tblGrid>
      <w:tr w:rsidR="00F877DB" w14:paraId="393611A6" w14:textId="77777777" w:rsidTr="00EE0036">
        <w:trPr>
          <w:trHeight w:val="422"/>
        </w:trPr>
        <w:tc>
          <w:tcPr>
            <w:tcW w:w="10506" w:type="dxa"/>
            <w:gridSpan w:val="5"/>
            <w:shd w:val="clear" w:color="auto" w:fill="E6E6E6"/>
            <w:vAlign w:val="center"/>
          </w:tcPr>
          <w:p w14:paraId="7993E145" w14:textId="77777777"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14:paraId="1C7710A3" w14:textId="77777777" w:rsidTr="00EE0036">
        <w:trPr>
          <w:trHeight w:val="615"/>
        </w:trPr>
        <w:tc>
          <w:tcPr>
            <w:tcW w:w="2840" w:type="dxa"/>
            <w:shd w:val="clear" w:color="auto" w:fill="E6E6E6"/>
            <w:vAlign w:val="center"/>
          </w:tcPr>
          <w:p w14:paraId="6A4FD143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470" w:type="dxa"/>
            <w:shd w:val="clear" w:color="auto" w:fill="E6E6E6"/>
            <w:vAlign w:val="center"/>
          </w:tcPr>
          <w:p w14:paraId="131BEDE1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42" w:type="dxa"/>
            <w:shd w:val="clear" w:color="auto" w:fill="E6E6E6"/>
            <w:vAlign w:val="center"/>
          </w:tcPr>
          <w:p w14:paraId="318191DA" w14:textId="77777777"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34" w:type="dxa"/>
            <w:shd w:val="clear" w:color="auto" w:fill="E6E6E6"/>
            <w:vAlign w:val="center"/>
          </w:tcPr>
          <w:p w14:paraId="52C52C1D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713A3F28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zorunlu</w:t>
            </w:r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20" w:type="dxa"/>
            <w:shd w:val="clear" w:color="auto" w:fill="E6E6E6"/>
            <w:vAlign w:val="center"/>
          </w:tcPr>
          <w:p w14:paraId="6295CD93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27FC7DE9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 xml:space="preserve">eçmeli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1C043F" w14:paraId="1FA23DE4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EC61183" w14:textId="3A7F1AA6" w:rsidR="00E16FDB" w:rsidRDefault="00822FBB">
            <w:r>
              <w:t>Bursa Uludağ Üniversitesi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2F9A8F54" w14:textId="3104BCF6" w:rsidR="00372147" w:rsidRDefault="00372147">
            <w:r>
              <w:t>BİNİCİLİK I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77960F5" w14:textId="4427CC89" w:rsidR="00E16FDB" w:rsidRDefault="00372147" w:rsidP="001C043F">
            <w:pPr>
              <w:jc w:val="center"/>
            </w:pPr>
            <w:r>
              <w:t>1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6896FDE" w14:textId="32A8AA54" w:rsidR="00E16FDB" w:rsidRPr="00973558" w:rsidRDefault="00372147" w:rsidP="002F45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19581D2" w14:textId="035B5B28" w:rsidR="00E16FDB" w:rsidRDefault="00E16FDB" w:rsidP="001C043F">
            <w:pPr>
              <w:jc w:val="center"/>
            </w:pPr>
          </w:p>
        </w:tc>
      </w:tr>
      <w:tr w:rsidR="00372147" w14:paraId="081150E6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E2D1D2F" w14:textId="0525E7B4" w:rsidR="00372147" w:rsidRDefault="00372147" w:rsidP="00372147">
            <w:r>
              <w:t>Kırıkkale Üniversitesi</w:t>
            </w:r>
          </w:p>
        </w:tc>
        <w:tc>
          <w:tcPr>
            <w:tcW w:w="3470" w:type="dxa"/>
            <w:shd w:val="clear" w:color="auto" w:fill="auto"/>
          </w:tcPr>
          <w:p w14:paraId="13C5673F" w14:textId="0E91346C" w:rsidR="00372147" w:rsidRDefault="00372147" w:rsidP="00372147">
            <w:r w:rsidRPr="00C56D2C">
              <w:t>BİNİCİLİK I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716A731" w14:textId="0496AF10" w:rsidR="00372147" w:rsidRDefault="00372147" w:rsidP="00372147">
            <w:pPr>
              <w:jc w:val="center"/>
            </w:pPr>
            <w:r>
              <w:t>1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5B18CB54" w14:textId="029895D5" w:rsidR="00372147" w:rsidRDefault="00372147" w:rsidP="00372147">
            <w:pPr>
              <w:jc w:val="center"/>
            </w:pPr>
            <w: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13D4F1F" w14:textId="77777777" w:rsidR="00372147" w:rsidRDefault="00372147" w:rsidP="00372147">
            <w:pPr>
              <w:jc w:val="center"/>
            </w:pPr>
          </w:p>
        </w:tc>
      </w:tr>
      <w:tr w:rsidR="00372147" w14:paraId="48088C44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B594BF7" w14:textId="41A4DCAA" w:rsidR="00372147" w:rsidRDefault="00372147" w:rsidP="00372147">
            <w:r>
              <w:t>Karabük Üniversitesi</w:t>
            </w:r>
          </w:p>
        </w:tc>
        <w:tc>
          <w:tcPr>
            <w:tcW w:w="3470" w:type="dxa"/>
            <w:shd w:val="clear" w:color="auto" w:fill="auto"/>
          </w:tcPr>
          <w:p w14:paraId="4BC4165A" w14:textId="2B8CDD54" w:rsidR="00372147" w:rsidRDefault="00372147" w:rsidP="00372147">
            <w:r w:rsidRPr="00C56D2C">
              <w:t>BİNİCİLİK I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9A4972" w14:textId="168D52EA" w:rsidR="00372147" w:rsidRDefault="00372147" w:rsidP="00372147">
            <w:pPr>
              <w:jc w:val="center"/>
            </w:pPr>
            <w:r>
              <w:t>1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6007096" w14:textId="0B9B2B04" w:rsidR="00372147" w:rsidRPr="004D2264" w:rsidRDefault="00372147" w:rsidP="003721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9EBD99F" w14:textId="62C4CAE5" w:rsidR="00372147" w:rsidRDefault="00372147" w:rsidP="00372147">
            <w:pPr>
              <w:jc w:val="center"/>
            </w:pPr>
          </w:p>
        </w:tc>
      </w:tr>
      <w:tr w:rsidR="00372147" w14:paraId="363BBD36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0AF9EEF0" w14:textId="3FE362A0" w:rsidR="00372147" w:rsidRDefault="00372147" w:rsidP="00372147">
            <w:r>
              <w:t>İstanbul Üniversitesi</w:t>
            </w:r>
          </w:p>
        </w:tc>
        <w:tc>
          <w:tcPr>
            <w:tcW w:w="3470" w:type="dxa"/>
            <w:shd w:val="clear" w:color="auto" w:fill="auto"/>
          </w:tcPr>
          <w:p w14:paraId="315025AF" w14:textId="4B144840" w:rsidR="00372147" w:rsidRDefault="00372147" w:rsidP="00372147">
            <w:r w:rsidRPr="00C56D2C">
              <w:t>BİNİCİLİK I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AC282C3" w14:textId="4A8FA28A" w:rsidR="00372147" w:rsidRDefault="00372147" w:rsidP="00372147">
            <w:pPr>
              <w:jc w:val="center"/>
            </w:pPr>
            <w:r>
              <w:t>1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31F6B06" w14:textId="28CCBC0A" w:rsidR="00372147" w:rsidRDefault="00372147" w:rsidP="00372147">
            <w:pPr>
              <w:jc w:val="center"/>
            </w:pPr>
            <w: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759AC82" w14:textId="77777777" w:rsidR="00372147" w:rsidRDefault="00372147" w:rsidP="00372147">
            <w:pPr>
              <w:jc w:val="center"/>
            </w:pPr>
          </w:p>
        </w:tc>
      </w:tr>
      <w:tr w:rsidR="00EE0036" w14:paraId="52E259F9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CD68D1F" w14:textId="77777777"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14:paraId="3DF0A332" w14:textId="77777777"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14:paraId="53B19333" w14:textId="77777777" w:rsidR="00EE0036" w:rsidRDefault="00EE0036" w:rsidP="00EE0036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5E68E3CB" w14:textId="77777777" w:rsidR="00EE0036" w:rsidRDefault="00EE0036" w:rsidP="002F4588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8F7BB88" w14:textId="77777777" w:rsidR="00EE0036" w:rsidRDefault="00EE0036" w:rsidP="00EE0036">
            <w:pPr>
              <w:jc w:val="center"/>
            </w:pPr>
          </w:p>
        </w:tc>
      </w:tr>
    </w:tbl>
    <w:p w14:paraId="50A2922D" w14:textId="77777777"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2"/>
        <w:gridCol w:w="1257"/>
        <w:gridCol w:w="2872"/>
        <w:gridCol w:w="270"/>
        <w:gridCol w:w="360"/>
        <w:gridCol w:w="497"/>
        <w:gridCol w:w="424"/>
        <w:gridCol w:w="607"/>
      </w:tblGrid>
      <w:tr w:rsidR="000854EF" w14:paraId="17900B2F" w14:textId="77777777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7CEB7B2" w14:textId="77777777"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(ler)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9D7FF" w14:textId="77777777" w:rsidR="000854EF" w:rsidRDefault="000854EF" w:rsidP="00122D38">
            <w:pPr>
              <w:jc w:val="center"/>
            </w:pPr>
          </w:p>
        </w:tc>
      </w:tr>
      <w:tr w:rsidR="000854EF" w14:paraId="1F5CFCA7" w14:textId="77777777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C09D0BC" w14:textId="77777777"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997AC9" w14:textId="77777777"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5D97" w14:textId="77777777"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B4B56" w14:textId="77777777"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39" w14:textId="77777777"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F62E5A" w14:textId="77777777"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14:paraId="2A82174B" w14:textId="77777777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4D5550DC" w14:textId="77777777"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D89E" w14:textId="77777777" w:rsidR="000854EF" w:rsidRDefault="000854EF" w:rsidP="00122D38">
            <w:pPr>
              <w:jc w:val="center"/>
            </w:pPr>
          </w:p>
        </w:tc>
      </w:tr>
      <w:tr w:rsidR="00273C68" w14:paraId="7D9C76C8" w14:textId="77777777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14:paraId="5BC44F51" w14:textId="77777777"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C3AD" w14:textId="76BF5383" w:rsidR="00273C68" w:rsidRDefault="00273C68" w:rsidP="00122D38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14:paraId="181670E2" w14:textId="77777777"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14:paraId="2FF547F3" w14:textId="77777777"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FD5F171" w14:textId="51F286A0" w:rsidR="00273C68" w:rsidRDefault="00273C68" w:rsidP="00122D38"/>
        </w:tc>
      </w:tr>
    </w:tbl>
    <w:p w14:paraId="7685C4DF" w14:textId="77777777"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9"/>
        <w:gridCol w:w="2177"/>
      </w:tblGrid>
      <w:tr w:rsidR="002930D9" w:rsidRPr="001C043F" w14:paraId="74B866FE" w14:textId="77777777" w:rsidTr="00F659D1">
        <w:trPr>
          <w:trHeight w:val="454"/>
        </w:trPr>
        <w:tc>
          <w:tcPr>
            <w:tcW w:w="8329" w:type="dxa"/>
            <w:shd w:val="clear" w:color="auto" w:fill="E6E6E6"/>
            <w:vAlign w:val="center"/>
          </w:tcPr>
          <w:p w14:paraId="04DEA6B6" w14:textId="77777777"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Dersin açılmasını öneren öğretim elemanları  (</w:t>
            </w:r>
            <w:r w:rsidR="00FD17C5" w:rsidRPr="001C043F">
              <w:rPr>
                <w:b/>
                <w:sz w:val="18"/>
                <w:szCs w:val="18"/>
              </w:rPr>
              <w:t>Ünvan,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oyad)</w:t>
            </w:r>
          </w:p>
        </w:tc>
        <w:tc>
          <w:tcPr>
            <w:tcW w:w="2177" w:type="dxa"/>
            <w:shd w:val="clear" w:color="auto" w:fill="E6E6E6"/>
            <w:vAlign w:val="center"/>
          </w:tcPr>
          <w:p w14:paraId="6CAE45CB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F659D1" w:rsidRPr="001C043F" w14:paraId="35E66C97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1540DFD" w14:textId="553838E3" w:rsidR="00F659D1" w:rsidRPr="005D3FAC" w:rsidRDefault="005F052B" w:rsidP="00F659D1">
            <w:r>
              <w:t>Doç. Dr. Derviş ÖZTÜRK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70A99C84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F659D1" w:rsidRPr="001C043F" w14:paraId="1AD5EFB0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3E0A16A" w14:textId="2ABF0F1F" w:rsidR="00F659D1" w:rsidRDefault="00372147" w:rsidP="00F659D1">
            <w:r>
              <w:t>Öğr. Gör. Dr. Sibel DANIŞAN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3B9D4111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2930D9" w:rsidRPr="001C043F" w14:paraId="6819965D" w14:textId="77777777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1C58E37E" w14:textId="584E0BB9" w:rsidR="002930D9" w:rsidRPr="00372147" w:rsidRDefault="00372147">
            <w:r w:rsidRPr="00372147">
              <w:t>Öğr. Gör. Dr. Adem ASLAN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191C273A" w14:textId="77777777" w:rsidR="002930D9" w:rsidRPr="001C043F" w:rsidRDefault="002930D9">
            <w:pPr>
              <w:rPr>
                <w:sz w:val="20"/>
              </w:rPr>
            </w:pPr>
          </w:p>
        </w:tc>
      </w:tr>
      <w:tr w:rsidR="00372147" w:rsidRPr="001C043F" w14:paraId="770D95FE" w14:textId="77777777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3575EB65" w14:textId="483CDA30" w:rsidR="00372147" w:rsidRPr="00372147" w:rsidRDefault="00372147">
            <w:r w:rsidRPr="00372147">
              <w:t>Öğr. Gör. Fevzi YILDIRIM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07D44FFF" w14:textId="77777777" w:rsidR="00372147" w:rsidRPr="001C043F" w:rsidRDefault="00372147">
            <w:pPr>
              <w:rPr>
                <w:sz w:val="20"/>
              </w:rPr>
            </w:pPr>
          </w:p>
        </w:tc>
      </w:tr>
    </w:tbl>
    <w:p w14:paraId="38AA53C3" w14:textId="77777777"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0"/>
        <w:gridCol w:w="2176"/>
      </w:tblGrid>
      <w:tr w:rsidR="002930D9" w:rsidRPr="001C043F" w14:paraId="18A062A7" w14:textId="77777777" w:rsidTr="00372147">
        <w:trPr>
          <w:trHeight w:val="454"/>
        </w:trPr>
        <w:tc>
          <w:tcPr>
            <w:tcW w:w="8330" w:type="dxa"/>
            <w:shd w:val="clear" w:color="auto" w:fill="E6E6E6"/>
            <w:vAlign w:val="center"/>
          </w:tcPr>
          <w:p w14:paraId="795C41D8" w14:textId="77777777"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 xml:space="preserve">Dersi verebilecek öğretim elemanları </w:t>
            </w:r>
            <w:r w:rsidR="00FD17C5" w:rsidRPr="001C043F">
              <w:rPr>
                <w:b/>
                <w:sz w:val="18"/>
                <w:szCs w:val="18"/>
              </w:rPr>
              <w:t xml:space="preserve"> (Ünvan, Ad, Soyad)</w:t>
            </w:r>
          </w:p>
        </w:tc>
        <w:tc>
          <w:tcPr>
            <w:tcW w:w="2176" w:type="dxa"/>
            <w:shd w:val="clear" w:color="auto" w:fill="E6E6E6"/>
            <w:vAlign w:val="center"/>
          </w:tcPr>
          <w:p w14:paraId="6356EBC9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372147" w:rsidRPr="001C043F" w14:paraId="2B33F019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5BF551F8" w14:textId="5980E93E" w:rsidR="00372147" w:rsidRPr="001C043F" w:rsidRDefault="00372147" w:rsidP="00372147">
            <w:pPr>
              <w:rPr>
                <w:sz w:val="20"/>
              </w:rPr>
            </w:pPr>
            <w:r>
              <w:t>Doç. Dr. Derviş ÖZTÜRK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6D5684DC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0BD672FA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028EB272" w14:textId="4180CAB6" w:rsidR="00372147" w:rsidRPr="001C043F" w:rsidRDefault="00372147" w:rsidP="00372147">
            <w:pPr>
              <w:rPr>
                <w:sz w:val="20"/>
              </w:rPr>
            </w:pPr>
            <w:r>
              <w:t>Öğr. Gör. Dr. Sibel DANIŞAN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37607E34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7A1BDBFD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3D05A262" w14:textId="04ED8422" w:rsidR="00372147" w:rsidRPr="001C043F" w:rsidRDefault="00372147" w:rsidP="00372147">
            <w:pPr>
              <w:rPr>
                <w:sz w:val="20"/>
              </w:rPr>
            </w:pPr>
            <w:r w:rsidRPr="00372147">
              <w:t>Öğr. Gör. Dr. Adem ASLAN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1C3360F8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372F31C7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19D36735" w14:textId="26F2C1ED" w:rsidR="00372147" w:rsidRPr="001C043F" w:rsidRDefault="00372147" w:rsidP="00372147">
            <w:pPr>
              <w:rPr>
                <w:sz w:val="20"/>
              </w:rPr>
            </w:pPr>
            <w:r w:rsidRPr="00372147">
              <w:t>Öğr. Gör. Fevzi YILDIRIM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5E2B1E1D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</w:tbl>
    <w:p w14:paraId="289560B5" w14:textId="77777777"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14:paraId="05ABC930" w14:textId="77777777"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2A51EA37" w14:textId="77777777"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2393072A" w14:textId="77777777"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14:paraId="5A869F29" w14:textId="77777777"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279E8535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7994DDFA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5F14CA36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3B9E6657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46C8E096" w14:textId="77777777"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235CB130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360637FC" w14:textId="77777777" w:rsidR="00095E42" w:rsidRDefault="00095E42" w:rsidP="00053FCE"/>
        </w:tc>
      </w:tr>
      <w:tr w:rsidR="00095E42" w14:paraId="2D272E10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76900B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624E6598" w14:textId="77777777" w:rsidR="00C73260" w:rsidRDefault="009500D9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93D5C9" wp14:editId="7C7D2269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0" t="0" r="0" b="635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D5F829C" w14:textId="77777777" w:rsidR="00A80DFE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93D5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6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ZW4FgIAACw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">
                      <v:path arrowok="t"/>
                      <v:textbox>
                        <w:txbxContent>
                          <w:p w14:paraId="0D5F829C" w14:textId="77777777" w:rsidR="00A80DFE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9DFE4C" wp14:editId="33318699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5BA9B58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DFE4C" id="Text Box 122" o:spid="_x0000_s1027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DZXGgIAADM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NTdZwDZUdfZesjEY52VC79NDq0Fr9z1pNqS+6/7QElZ/qdIVmspvN5lHky5ouXMzLw2lNd&#10;e8AIgip5IDLS8TaMX2PvUO1aemnUg7GvaNCNSkN4rOokD1JmIvr0i6L0r+0U9fjXNz8A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WTg2Vx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55BA9B58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055F05" wp14:editId="7F1B0892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9AD7197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55F05" id="Text Box 121" o:spid="_x0000_s1028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POhSpB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9AD7197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14:paraId="749C599F" w14:textId="77777777"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14:paraId="48D7A704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531ED4A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14:paraId="60D2123E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7612B81A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472DA6A5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3D5EE2AE" w14:textId="77777777"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7C2B05C6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9897199" w14:textId="77777777" w:rsidR="00095E42" w:rsidRDefault="00095E42" w:rsidP="00053FCE"/>
        </w:tc>
      </w:tr>
    </w:tbl>
    <w:p w14:paraId="142F1348" w14:textId="77777777"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14:paraId="6D0367ED" w14:textId="77777777" w:rsidR="00BA7F56" w:rsidRDefault="00BA7F56" w:rsidP="00BA7F56">
      <w:pPr>
        <w:ind w:right="270"/>
        <w:jc w:val="center"/>
        <w:rPr>
          <w:b/>
        </w:rPr>
      </w:pPr>
    </w:p>
    <w:p w14:paraId="36B6E6D5" w14:textId="77777777" w:rsidR="002D031F" w:rsidRDefault="002D031F" w:rsidP="00BA7F56">
      <w:pPr>
        <w:ind w:right="270"/>
        <w:jc w:val="center"/>
        <w:rPr>
          <w:b/>
        </w:rPr>
      </w:pPr>
    </w:p>
    <w:p w14:paraId="21C25D69" w14:textId="77777777" w:rsidR="0091147F" w:rsidRDefault="0091147F" w:rsidP="00BA7F56">
      <w:pPr>
        <w:ind w:right="270"/>
        <w:jc w:val="center"/>
        <w:rPr>
          <w:b/>
        </w:rPr>
      </w:pPr>
    </w:p>
    <w:p w14:paraId="38864B6E" w14:textId="77777777" w:rsidR="0091147F" w:rsidRDefault="0091147F" w:rsidP="00BA7F56">
      <w:pPr>
        <w:ind w:right="270"/>
        <w:jc w:val="center"/>
        <w:rPr>
          <w:b/>
        </w:rPr>
      </w:pPr>
    </w:p>
    <w:p w14:paraId="13087CFA" w14:textId="77777777"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14:paraId="47AF3745" w14:textId="77777777"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6EDCDDA3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7E8319A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11C3AB21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1A88BDB9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AE3268C" w14:textId="77777777"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474A6F26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0D96D7AE" w14:textId="77777777" w:rsidR="00710C65" w:rsidRDefault="00710C65" w:rsidP="00710C65"/>
        </w:tc>
      </w:tr>
      <w:tr w:rsidR="00710C65" w14:paraId="2988F176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A2FB598" w14:textId="77777777"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035659F8" w14:textId="77777777" w:rsidR="00C73260" w:rsidRDefault="009500D9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B24CD5D" wp14:editId="5DE73A3B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0" t="0" r="0" b="635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B6BFB42" w14:textId="77777777" w:rsidR="00A80DFE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4CD5D" id="Text Box 61" o:spid="_x0000_s1029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1V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">
                      <v:path arrowok="t"/>
                      <v:textbox>
                        <w:txbxContent>
                          <w:p w14:paraId="2B6BFB42" w14:textId="77777777" w:rsidR="00A80DFE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AB1D449" wp14:editId="6329A8BE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46F03CF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1D449" id="Text Box 60" o:spid="_x0000_s1030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PS+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uuTzeF3MVbY+kuBoR+fSS6NFa/E7Zz25tuT+2x5QcqbfGbLFajqfR5unYL54OaMArzPV&#10;dQaMIKiSBxIjLW/D+DT2DtWupZtGPxj7igbdqDSEx65O9iBnJqFPryha/zpOVY9vffMD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+0D0vh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646F03CF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03B7204" wp14:editId="1391DA00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ADA6AE9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B7204" id="Text Box 59" o:spid="_x0000_s1031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nwsLTx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ADA6AE9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14:paraId="22C63917" w14:textId="77777777"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14:paraId="1B00225A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5A40800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14:paraId="00D38A19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4E6586FF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27F8BB08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C2BF169" w14:textId="77777777"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0CD8F1E9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79C523ED" w14:textId="77777777" w:rsidR="00710C65" w:rsidRDefault="00710C65" w:rsidP="00710C65"/>
        </w:tc>
      </w:tr>
    </w:tbl>
    <w:p w14:paraId="6F3295DB" w14:textId="77777777" w:rsidR="00BA7F56" w:rsidRDefault="00BA7F56"/>
    <w:p w14:paraId="02ABF77C" w14:textId="77777777"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1A420C84" w14:textId="77777777" w:rsidR="0091147F" w:rsidRDefault="0091147F">
      <w:pPr>
        <w:rPr>
          <w:b/>
          <w:sz w:val="20"/>
        </w:rPr>
      </w:pPr>
    </w:p>
    <w:p w14:paraId="72E6EDD5" w14:textId="77777777" w:rsidR="0091147F" w:rsidRDefault="0091147F"/>
    <w:p w14:paraId="203EF8F8" w14:textId="77777777" w:rsidR="00752B06" w:rsidRDefault="00752B06"/>
    <w:p w14:paraId="2AE20DD9" w14:textId="77777777"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14:paraId="3D3A09CF" w14:textId="77777777"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3412"/>
        <w:gridCol w:w="988"/>
        <w:gridCol w:w="1886"/>
        <w:gridCol w:w="898"/>
        <w:gridCol w:w="1527"/>
      </w:tblGrid>
      <w:tr w:rsidR="00752B06" w14:paraId="70AE3BBD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76972B14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14:paraId="205C9926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1B6C1C73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14:paraId="1D8C32DC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2687D58D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14:paraId="44183B78" w14:textId="77777777" w:rsidR="00752B06" w:rsidRDefault="00752B06"/>
        </w:tc>
      </w:tr>
      <w:tr w:rsidR="00752B06" w14:paraId="44410E61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6736B6FF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14:paraId="39173FDC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20" w:type="dxa"/>
            <w:vAlign w:val="center"/>
          </w:tcPr>
          <w:p w14:paraId="4BF9B1FD" w14:textId="77777777" w:rsidR="00752B06" w:rsidRDefault="00752B06">
            <w:pPr>
              <w:rPr>
                <w:sz w:val="18"/>
                <w:szCs w:val="18"/>
              </w:rPr>
            </w:pPr>
          </w:p>
          <w:p w14:paraId="452E134C" w14:textId="77777777" w:rsidR="002D031F" w:rsidRDefault="002D031F">
            <w:pPr>
              <w:rPr>
                <w:sz w:val="18"/>
                <w:szCs w:val="18"/>
              </w:rPr>
            </w:pPr>
          </w:p>
          <w:p w14:paraId="13A72307" w14:textId="77777777" w:rsidR="002D031F" w:rsidRDefault="002D031F">
            <w:pPr>
              <w:rPr>
                <w:sz w:val="18"/>
                <w:szCs w:val="18"/>
              </w:rPr>
            </w:pPr>
          </w:p>
          <w:p w14:paraId="0DF783E9" w14:textId="77777777"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6B8C363E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14:paraId="7D09D5FE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7D6359A5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14:paraId="67731031" w14:textId="77777777" w:rsidR="00752B06" w:rsidRDefault="00752B06"/>
        </w:tc>
      </w:tr>
    </w:tbl>
    <w:p w14:paraId="0ED16C45" w14:textId="77777777" w:rsidR="00710C65" w:rsidRDefault="00710C65" w:rsidP="00710C65"/>
    <w:p w14:paraId="13333C0E" w14:textId="77777777" w:rsidR="002D031F" w:rsidRDefault="002D031F" w:rsidP="00710C65"/>
    <w:p w14:paraId="2F93A646" w14:textId="77777777" w:rsidR="00BB7EBB" w:rsidRDefault="00BB7EBB" w:rsidP="00710C65"/>
    <w:p w14:paraId="4E5EA651" w14:textId="77777777" w:rsidR="00BB7EBB" w:rsidRDefault="00BB7EBB" w:rsidP="00710C65"/>
    <w:p w14:paraId="201F57EE" w14:textId="77777777"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14:paraId="6D7D0B84" w14:textId="77777777"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14:paraId="712FC0C9" w14:textId="77777777"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14:paraId="5003C658" w14:textId="77777777" w:rsidR="002D031F" w:rsidRPr="00BF17AA" w:rsidRDefault="002D031F" w:rsidP="00710C65">
      <w:pPr>
        <w:rPr>
          <w:sz w:val="22"/>
          <w:szCs w:val="22"/>
        </w:rPr>
      </w:pPr>
    </w:p>
    <w:p w14:paraId="3BDD0A64" w14:textId="77777777" w:rsidR="00BB7EBB" w:rsidRPr="00BF17AA" w:rsidRDefault="00BB7EBB" w:rsidP="00710C65">
      <w:pPr>
        <w:rPr>
          <w:sz w:val="22"/>
          <w:szCs w:val="22"/>
        </w:rPr>
      </w:pPr>
    </w:p>
    <w:p w14:paraId="29E471CD" w14:textId="77777777" w:rsidR="00BB7EBB" w:rsidRPr="00BF17AA" w:rsidRDefault="00BB7EBB" w:rsidP="00710C65">
      <w:pPr>
        <w:rPr>
          <w:sz w:val="22"/>
          <w:szCs w:val="22"/>
        </w:rPr>
      </w:pPr>
    </w:p>
    <w:p w14:paraId="3BEE8649" w14:textId="77777777"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14:paraId="48A27CEE" w14:textId="77777777" w:rsidR="00044190" w:rsidRDefault="00044190" w:rsidP="00710C65">
      <w:pPr>
        <w:rPr>
          <w:b/>
          <w:sz w:val="22"/>
          <w:szCs w:val="22"/>
          <w:u w:val="single"/>
        </w:rPr>
      </w:pPr>
    </w:p>
    <w:p w14:paraId="1C9F8B35" w14:textId="77777777"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114B3" w14:textId="77777777" w:rsidR="004D655B" w:rsidRDefault="004D655B">
      <w:r>
        <w:separator/>
      </w:r>
    </w:p>
  </w:endnote>
  <w:endnote w:type="continuationSeparator" w:id="0">
    <w:p w14:paraId="41994117" w14:textId="77777777" w:rsidR="004D655B" w:rsidRDefault="004D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B132A" w14:textId="77777777" w:rsidR="004D655B" w:rsidRDefault="004D655B">
      <w:r>
        <w:separator/>
      </w:r>
    </w:p>
  </w:footnote>
  <w:footnote w:type="continuationSeparator" w:id="0">
    <w:p w14:paraId="6D7E09C7" w14:textId="77777777" w:rsidR="004D655B" w:rsidRDefault="004D6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CB420" w14:textId="77777777" w:rsidR="00A80DFE" w:rsidRPr="00953987" w:rsidRDefault="00A80DFE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 w:rsidR="00F61890"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 w:rsidR="00F61890">
      <w:rPr>
        <w:rStyle w:val="SayfaNumaras"/>
      </w:rPr>
      <w:fldChar w:fldCharType="separate"/>
    </w:r>
    <w:r w:rsidR="00312564">
      <w:rPr>
        <w:rStyle w:val="SayfaNumaras"/>
        <w:noProof/>
      </w:rPr>
      <w:t>- 1 -</w:t>
    </w:r>
    <w:r w:rsidR="00F61890"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0.35pt;height:20.35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243571">
    <w:abstractNumId w:val="2"/>
  </w:num>
  <w:num w:numId="2" w16cid:durableId="1409812016">
    <w:abstractNumId w:val="1"/>
  </w:num>
  <w:num w:numId="3" w16cid:durableId="1430345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61A"/>
    <w:rsid w:val="00005B6B"/>
    <w:rsid w:val="00007D7D"/>
    <w:rsid w:val="00014FE5"/>
    <w:rsid w:val="00022E80"/>
    <w:rsid w:val="00044190"/>
    <w:rsid w:val="000536BE"/>
    <w:rsid w:val="00053FCE"/>
    <w:rsid w:val="000770A6"/>
    <w:rsid w:val="00083F5B"/>
    <w:rsid w:val="000854EF"/>
    <w:rsid w:val="00095E42"/>
    <w:rsid w:val="000A2239"/>
    <w:rsid w:val="000B2813"/>
    <w:rsid w:val="000B6070"/>
    <w:rsid w:val="000B7581"/>
    <w:rsid w:val="000C743F"/>
    <w:rsid w:val="000E3CFA"/>
    <w:rsid w:val="0010119B"/>
    <w:rsid w:val="00112FBC"/>
    <w:rsid w:val="00122D38"/>
    <w:rsid w:val="00130F7E"/>
    <w:rsid w:val="00135AA9"/>
    <w:rsid w:val="00146EAB"/>
    <w:rsid w:val="0015238B"/>
    <w:rsid w:val="001576FE"/>
    <w:rsid w:val="0016044C"/>
    <w:rsid w:val="001C043F"/>
    <w:rsid w:val="001C3C69"/>
    <w:rsid w:val="001C6B63"/>
    <w:rsid w:val="001E642B"/>
    <w:rsid w:val="0025461B"/>
    <w:rsid w:val="002572D5"/>
    <w:rsid w:val="0026675D"/>
    <w:rsid w:val="0027066A"/>
    <w:rsid w:val="00273C68"/>
    <w:rsid w:val="00275035"/>
    <w:rsid w:val="00280FAB"/>
    <w:rsid w:val="00291C0B"/>
    <w:rsid w:val="002930D9"/>
    <w:rsid w:val="00295230"/>
    <w:rsid w:val="0029648D"/>
    <w:rsid w:val="002C2C2C"/>
    <w:rsid w:val="002D031F"/>
    <w:rsid w:val="002E190C"/>
    <w:rsid w:val="002E427B"/>
    <w:rsid w:val="002E7AC1"/>
    <w:rsid w:val="002F26EA"/>
    <w:rsid w:val="002F4588"/>
    <w:rsid w:val="00312564"/>
    <w:rsid w:val="00344F77"/>
    <w:rsid w:val="003458DF"/>
    <w:rsid w:val="00357811"/>
    <w:rsid w:val="00365945"/>
    <w:rsid w:val="00365EF2"/>
    <w:rsid w:val="00372147"/>
    <w:rsid w:val="003859C7"/>
    <w:rsid w:val="0038725C"/>
    <w:rsid w:val="00391581"/>
    <w:rsid w:val="003A5BEE"/>
    <w:rsid w:val="003C034C"/>
    <w:rsid w:val="003C72CB"/>
    <w:rsid w:val="003C7F7A"/>
    <w:rsid w:val="003D04DA"/>
    <w:rsid w:val="003D53D2"/>
    <w:rsid w:val="003F2664"/>
    <w:rsid w:val="00402CC4"/>
    <w:rsid w:val="00416D3D"/>
    <w:rsid w:val="00417B0D"/>
    <w:rsid w:val="004400A0"/>
    <w:rsid w:val="00454651"/>
    <w:rsid w:val="00471139"/>
    <w:rsid w:val="00480F0E"/>
    <w:rsid w:val="004845EE"/>
    <w:rsid w:val="0049725B"/>
    <w:rsid w:val="004A6695"/>
    <w:rsid w:val="004D2264"/>
    <w:rsid w:val="004D655B"/>
    <w:rsid w:val="004F71E9"/>
    <w:rsid w:val="00500BDD"/>
    <w:rsid w:val="00504AB0"/>
    <w:rsid w:val="005074A6"/>
    <w:rsid w:val="00527DF7"/>
    <w:rsid w:val="00546C6E"/>
    <w:rsid w:val="00570578"/>
    <w:rsid w:val="005756BC"/>
    <w:rsid w:val="00593201"/>
    <w:rsid w:val="0059399C"/>
    <w:rsid w:val="0059579A"/>
    <w:rsid w:val="005A2E46"/>
    <w:rsid w:val="005D017A"/>
    <w:rsid w:val="005E739A"/>
    <w:rsid w:val="005F052B"/>
    <w:rsid w:val="005F4644"/>
    <w:rsid w:val="00621C57"/>
    <w:rsid w:val="0062587C"/>
    <w:rsid w:val="006259D1"/>
    <w:rsid w:val="00633246"/>
    <w:rsid w:val="006406FC"/>
    <w:rsid w:val="00652723"/>
    <w:rsid w:val="00695C16"/>
    <w:rsid w:val="006A7542"/>
    <w:rsid w:val="006B7BA7"/>
    <w:rsid w:val="00710C65"/>
    <w:rsid w:val="00724DC3"/>
    <w:rsid w:val="007310C3"/>
    <w:rsid w:val="00745833"/>
    <w:rsid w:val="00752B06"/>
    <w:rsid w:val="007576B1"/>
    <w:rsid w:val="0077668F"/>
    <w:rsid w:val="007964E7"/>
    <w:rsid w:val="007E24FA"/>
    <w:rsid w:val="007F58CB"/>
    <w:rsid w:val="007F7A0F"/>
    <w:rsid w:val="00813DBB"/>
    <w:rsid w:val="00814D86"/>
    <w:rsid w:val="00821BC8"/>
    <w:rsid w:val="00822FBB"/>
    <w:rsid w:val="008473C3"/>
    <w:rsid w:val="00864DCA"/>
    <w:rsid w:val="00872B1A"/>
    <w:rsid w:val="00874381"/>
    <w:rsid w:val="008C794A"/>
    <w:rsid w:val="008E7409"/>
    <w:rsid w:val="008E772D"/>
    <w:rsid w:val="008F0219"/>
    <w:rsid w:val="0091147F"/>
    <w:rsid w:val="00914D51"/>
    <w:rsid w:val="00915185"/>
    <w:rsid w:val="00925428"/>
    <w:rsid w:val="009338B5"/>
    <w:rsid w:val="009500CB"/>
    <w:rsid w:val="009500D9"/>
    <w:rsid w:val="00953987"/>
    <w:rsid w:val="00962923"/>
    <w:rsid w:val="00962CFB"/>
    <w:rsid w:val="009731F9"/>
    <w:rsid w:val="00973558"/>
    <w:rsid w:val="0098328E"/>
    <w:rsid w:val="00984E9A"/>
    <w:rsid w:val="00984FC9"/>
    <w:rsid w:val="009B0820"/>
    <w:rsid w:val="009B0D5A"/>
    <w:rsid w:val="009C4772"/>
    <w:rsid w:val="009E60FE"/>
    <w:rsid w:val="009F01B9"/>
    <w:rsid w:val="00A10F1D"/>
    <w:rsid w:val="00A147B0"/>
    <w:rsid w:val="00A212C0"/>
    <w:rsid w:val="00A22FCF"/>
    <w:rsid w:val="00A7592D"/>
    <w:rsid w:val="00A80DFE"/>
    <w:rsid w:val="00AA721F"/>
    <w:rsid w:val="00AC11DA"/>
    <w:rsid w:val="00B13C14"/>
    <w:rsid w:val="00B16178"/>
    <w:rsid w:val="00B5167A"/>
    <w:rsid w:val="00B54369"/>
    <w:rsid w:val="00B75D90"/>
    <w:rsid w:val="00B772A1"/>
    <w:rsid w:val="00B92D56"/>
    <w:rsid w:val="00B949BC"/>
    <w:rsid w:val="00BA0382"/>
    <w:rsid w:val="00BA27B5"/>
    <w:rsid w:val="00BA7F56"/>
    <w:rsid w:val="00BB157F"/>
    <w:rsid w:val="00BB30AE"/>
    <w:rsid w:val="00BB36FC"/>
    <w:rsid w:val="00BB7EBB"/>
    <w:rsid w:val="00BC64F5"/>
    <w:rsid w:val="00BC7594"/>
    <w:rsid w:val="00BD58B5"/>
    <w:rsid w:val="00BE077F"/>
    <w:rsid w:val="00BF0ECF"/>
    <w:rsid w:val="00BF17AA"/>
    <w:rsid w:val="00C01457"/>
    <w:rsid w:val="00C64D8D"/>
    <w:rsid w:val="00C66A21"/>
    <w:rsid w:val="00C72538"/>
    <w:rsid w:val="00C73260"/>
    <w:rsid w:val="00C86AE0"/>
    <w:rsid w:val="00C87716"/>
    <w:rsid w:val="00CA17AA"/>
    <w:rsid w:val="00CA31A1"/>
    <w:rsid w:val="00CA40E3"/>
    <w:rsid w:val="00CC69EE"/>
    <w:rsid w:val="00CE146A"/>
    <w:rsid w:val="00CF219B"/>
    <w:rsid w:val="00CF241C"/>
    <w:rsid w:val="00D05FB5"/>
    <w:rsid w:val="00D16485"/>
    <w:rsid w:val="00D360E6"/>
    <w:rsid w:val="00D439B4"/>
    <w:rsid w:val="00D50AC9"/>
    <w:rsid w:val="00D7008D"/>
    <w:rsid w:val="00D82213"/>
    <w:rsid w:val="00D86DD4"/>
    <w:rsid w:val="00D921CE"/>
    <w:rsid w:val="00D97BA0"/>
    <w:rsid w:val="00DA680F"/>
    <w:rsid w:val="00DB50AC"/>
    <w:rsid w:val="00DB6FDD"/>
    <w:rsid w:val="00DC6A9F"/>
    <w:rsid w:val="00E032AF"/>
    <w:rsid w:val="00E0592F"/>
    <w:rsid w:val="00E0651E"/>
    <w:rsid w:val="00E11F2A"/>
    <w:rsid w:val="00E16FDB"/>
    <w:rsid w:val="00E204D8"/>
    <w:rsid w:val="00E37FE1"/>
    <w:rsid w:val="00E415A5"/>
    <w:rsid w:val="00E437D5"/>
    <w:rsid w:val="00E54C78"/>
    <w:rsid w:val="00E5774D"/>
    <w:rsid w:val="00E57ED2"/>
    <w:rsid w:val="00E64E0B"/>
    <w:rsid w:val="00E65A3B"/>
    <w:rsid w:val="00E66988"/>
    <w:rsid w:val="00E70109"/>
    <w:rsid w:val="00E83F33"/>
    <w:rsid w:val="00E9242B"/>
    <w:rsid w:val="00EB72EF"/>
    <w:rsid w:val="00ED65C8"/>
    <w:rsid w:val="00EE0036"/>
    <w:rsid w:val="00EE17EF"/>
    <w:rsid w:val="00EE39D2"/>
    <w:rsid w:val="00F11020"/>
    <w:rsid w:val="00F17EED"/>
    <w:rsid w:val="00F2061A"/>
    <w:rsid w:val="00F3768E"/>
    <w:rsid w:val="00F44660"/>
    <w:rsid w:val="00F465CD"/>
    <w:rsid w:val="00F61890"/>
    <w:rsid w:val="00F659D1"/>
    <w:rsid w:val="00F877DB"/>
    <w:rsid w:val="00F92AC3"/>
    <w:rsid w:val="00FA543B"/>
    <w:rsid w:val="00FB4352"/>
    <w:rsid w:val="00FB5D5C"/>
    <w:rsid w:val="00FC09A0"/>
    <w:rsid w:val="00FC5DA9"/>
    <w:rsid w:val="00FD17C5"/>
    <w:rsid w:val="00FE1297"/>
    <w:rsid w:val="00FE1866"/>
    <w:rsid w:val="00FE7DCA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D72B6D4"/>
  <w15:docId w15:val="{827E8105-06C1-BB4E-ABF1-3C215BDDE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rsid w:val="00F61890"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61890"/>
    <w:rPr>
      <w:color w:val="0000FF"/>
      <w:u w:val="single"/>
    </w:rPr>
  </w:style>
  <w:style w:type="paragraph" w:customStyle="1" w:styleId="stbilgi1">
    <w:name w:val="Üstbilgi1"/>
    <w:basedOn w:val="Normal"/>
    <w:rsid w:val="00F61890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rsid w:val="00F61890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312564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312564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CC1B8-1B42-4082-B519-ACCF28F19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NCPF_tr</Template>
  <TotalTime>24</TotalTime>
  <Pages>1</Pages>
  <Words>726</Words>
  <Characters>4141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subject/>
  <dc:creator>TuncayEge</dc:creator>
  <cp:keywords/>
  <cp:lastModifiedBy>Administrator</cp:lastModifiedBy>
  <cp:revision>14</cp:revision>
  <cp:lastPrinted>2005-07-08T14:54:00Z</cp:lastPrinted>
  <dcterms:created xsi:type="dcterms:W3CDTF">2022-09-05T13:39:00Z</dcterms:created>
  <dcterms:modified xsi:type="dcterms:W3CDTF">2024-07-29T18:16:00Z</dcterms:modified>
</cp:coreProperties>
</file>